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54D9F978"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8860A1">
        <w:rPr>
          <w:rFonts w:cs="Arial"/>
          <w:b/>
          <w:bCs/>
          <w:color w:val="808080"/>
          <w:sz w:val="26"/>
          <w:szCs w:val="26"/>
        </w:rPr>
        <w:t>S2-2107225</w:t>
      </w:r>
    </w:p>
    <w:p w14:paraId="6AA166CE" w14:textId="424FBC1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06799</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r>
      <w:bookmarkStart w:id="0" w:name="_GoBack"/>
      <w:r w:rsidRPr="006C2E80">
        <w:rPr>
          <w:lang w:eastAsia="zh-CN"/>
        </w:rPr>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bookmarkEnd w:id="0"/>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195E59E6" w14:textId="515A322E" w:rsidR="00AE25BF"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.3</w:t>
      </w:r>
    </w:p>
    <w:p w14:paraId="028C079C" w14:textId="77777777" w:rsidR="006C2E80" w:rsidRPr="006C2E80" w:rsidRDefault="006C2E80" w:rsidP="00285AF3">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77777777" w:rsidR="004260A5" w:rsidRDefault="004260A5" w:rsidP="00285AF3">
            <w:pPr>
              <w:pStyle w:val="TAC"/>
            </w:pP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0A662B91" w:rsidR="004260A5" w:rsidRDefault="004408A6" w:rsidP="00285AF3">
            <w:pPr>
              <w:pStyle w:val="TAC"/>
              <w:rPr>
                <w:lang w:eastAsia="zh-CN"/>
              </w:rPr>
            </w:pPr>
            <w:r>
              <w:rPr>
                <w:rFonts w:hint="eastAsia"/>
                <w:lang w:eastAsia="zh-CN"/>
              </w:rPr>
              <w:t>X</w:t>
            </w: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85AF3">
            <w:pPr>
              <w:pStyle w:val="TAC"/>
            </w:pP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F71338" w:rsidRDefault="00A83E34" w:rsidP="00285AF3">
      <w:pPr>
        <w:pStyle w:val="ae"/>
        <w:numPr>
          <w:ilvl w:val="0"/>
          <w:numId w:val="11"/>
        </w:numPr>
        <w:ind w:firstLineChars="0"/>
        <w:rPr>
          <w:color w:val="ED7D31" w:themeColor="accent2"/>
        </w:rPr>
      </w:pPr>
      <w:r w:rsidRPr="00F71338">
        <w:rPr>
          <w:rFonts w:hint="eastAsia"/>
          <w:color w:val="ED7D31" w:themeColor="accent2"/>
          <w:lang w:eastAsia="zh-CN"/>
        </w:rPr>
        <w:t>I</w:t>
      </w:r>
      <w:r w:rsidRPr="00F71338">
        <w:rPr>
          <w:color w:val="ED7D31" w:themeColor="accent2"/>
          <w:lang w:eastAsia="zh-CN"/>
        </w:rPr>
        <w:t>n clause 6.1.2 of TS23.</w:t>
      </w:r>
      <w:r w:rsidR="00F71338">
        <w:rPr>
          <w:color w:val="ED7D31" w:themeColor="accent2"/>
          <w:lang w:eastAsia="zh-CN"/>
        </w:rPr>
        <w:t>503</w:t>
      </w:r>
      <w:r w:rsidRPr="00F71338">
        <w:rPr>
          <w:color w:val="ED7D31" w:themeColor="accent2"/>
          <w:lang w:eastAsia="zh-CN"/>
        </w:rPr>
        <w:t>, it mentions:</w:t>
      </w:r>
    </w:p>
    <w:p w14:paraId="7A9E0D1D" w14:textId="2B00DF60" w:rsidR="00A83E34" w:rsidRPr="00F71338" w:rsidRDefault="00A83E34" w:rsidP="00B954AB">
      <w:pPr>
        <w:ind w:left="420"/>
        <w:rPr>
          <w:i/>
          <w:color w:val="ED7D31" w:themeColor="accent2"/>
        </w:rPr>
      </w:pPr>
      <w:r w:rsidRPr="00F71338">
        <w:rPr>
          <w:i/>
          <w:color w:val="ED7D31" w:themeColor="accent2"/>
        </w:rPr>
        <w:t xml:space="preserve">The PCF modifies the RFSP Index based on operator policies that take into consideration e.g. </w:t>
      </w:r>
      <w:r w:rsidRPr="00F71338">
        <w:rPr>
          <w:b/>
          <w:i/>
          <w:color w:val="ED7D31" w:themeColor="accent2"/>
        </w:rPr>
        <w:t>accumulated usage</w:t>
      </w:r>
      <w:r w:rsidRPr="00F71338">
        <w:rPr>
          <w:i/>
          <w:color w:val="ED7D31" w:themeColor="accent2"/>
        </w:rPr>
        <w:t>, load level information per network slice instance, the indication that high throughput is desired for a specific application traffic or independently of the application in use and other information.</w:t>
      </w:r>
    </w:p>
    <w:p w14:paraId="5B8636F2" w14:textId="1E041B48" w:rsidR="00A83E34" w:rsidRPr="00F71338" w:rsidRDefault="00FA646D" w:rsidP="00B954AB">
      <w:pPr>
        <w:ind w:left="420"/>
        <w:rPr>
          <w:color w:val="ED7D31" w:themeColor="accent2"/>
        </w:rPr>
      </w:pPr>
      <w:r w:rsidRPr="00F71338">
        <w:rPr>
          <w:rFonts w:hint="eastAsia"/>
          <w:color w:val="ED7D31" w:themeColor="accent2"/>
          <w:lang w:eastAsia="zh-CN"/>
        </w:rPr>
        <w:t>T</w:t>
      </w:r>
      <w:r w:rsidRPr="00F71338">
        <w:rPr>
          <w:color w:val="ED7D31" w:themeColor="accent2"/>
          <w:lang w:eastAsia="zh-CN"/>
        </w:rPr>
        <w:t xml:space="preserve">he accumulated usage might be reported by usage monitoring report or spending limit function by CHF. Up to R17, it defines how SM-PCF interact with SMF for usage monitoring report, or with CHF for status of policy counter, to apply session related policy decision. </w:t>
      </w:r>
      <w:r w:rsidR="00535F6B" w:rsidRPr="00F71338">
        <w:rPr>
          <w:color w:val="ED7D31" w:themeColor="accent2"/>
          <w:lang w:eastAsia="zh-CN"/>
        </w:rPr>
        <w:t>Besides RFSP Index, t</w:t>
      </w:r>
      <w:r w:rsidRPr="00F71338">
        <w:rPr>
          <w:color w:val="ED7D31" w:themeColor="accent2"/>
          <w:lang w:eastAsia="zh-CN"/>
        </w:rPr>
        <w:t>he AM policy decision</w:t>
      </w:r>
      <w:r w:rsidR="00535F6B" w:rsidRPr="00F71338">
        <w:rPr>
          <w:color w:val="ED7D31" w:themeColor="accent2"/>
          <w:lang w:eastAsia="zh-CN"/>
        </w:rPr>
        <w:t xml:space="preserve"> in SAR, UE AMBR and UE slice MBR would be affected by accumulated usage as well. For example, when the usage monitoring report on a per UE base </w:t>
      </w:r>
      <w:r w:rsidR="002874E0" w:rsidRPr="00F71338">
        <w:rPr>
          <w:color w:val="ED7D31" w:themeColor="accent2"/>
          <w:lang w:eastAsia="zh-CN"/>
        </w:rPr>
        <w:t xml:space="preserve">reporting </w:t>
      </w:r>
      <w:r w:rsidR="002874E0" w:rsidRPr="00F71338">
        <w:rPr>
          <w:color w:val="ED7D31" w:themeColor="accent2"/>
        </w:rPr>
        <w:t>a threshold is reached</w:t>
      </w:r>
      <w:r w:rsidR="00535F6B" w:rsidRPr="00F71338">
        <w:rPr>
          <w:color w:val="ED7D31" w:themeColor="accent2"/>
          <w:lang w:eastAsia="zh-CN"/>
        </w:rPr>
        <w:t>, the PCF may update</w:t>
      </w:r>
      <w:r w:rsidR="002874E0" w:rsidRPr="00F71338">
        <w:rPr>
          <w:color w:val="ED7D31" w:themeColor="accent2"/>
          <w:lang w:eastAsia="zh-CN"/>
        </w:rPr>
        <w:t xml:space="preserve"> the UE’s AMBR. Or </w:t>
      </w:r>
      <w:r w:rsidR="00285AF3" w:rsidRPr="00F71338">
        <w:rPr>
          <w:color w:val="ED7D31" w:themeColor="accent2"/>
          <w:lang w:eastAsia="zh-CN"/>
        </w:rPr>
        <w:t xml:space="preserve">when a </w:t>
      </w:r>
      <w:r w:rsidR="00285AF3" w:rsidRPr="00F71338">
        <w:rPr>
          <w:color w:val="ED7D31" w:themeColor="accent2"/>
        </w:rPr>
        <w:t xml:space="preserve">notification comes from CHF triggered by </w:t>
      </w:r>
      <w:r w:rsidR="00F71338" w:rsidRPr="00F71338">
        <w:rPr>
          <w:color w:val="ED7D31" w:themeColor="accent2"/>
        </w:rPr>
        <w:t xml:space="preserve">temporarily </w:t>
      </w:r>
      <w:r w:rsidR="00F71338">
        <w:rPr>
          <w:color w:val="ED7D31" w:themeColor="accent2"/>
        </w:rPr>
        <w:t>UE data update</w:t>
      </w:r>
      <w:r w:rsidR="00285AF3" w:rsidRPr="00F71338">
        <w:rPr>
          <w:color w:val="ED7D31" w:themeColor="accent2"/>
        </w:rPr>
        <w:t>, the PCF may update the UE’s SAR/RFSP Index, and restore the value when the valid time expires. Thus how the PCF for a UE make Policy decisions based on usage needs to be studied.</w:t>
      </w:r>
    </w:p>
    <w:p w14:paraId="0CA69E13" w14:textId="77777777" w:rsidR="006C2E80" w:rsidRPr="006C2E80" w:rsidRDefault="006C2E80" w:rsidP="00285AF3"/>
    <w:p w14:paraId="76ABBAF4" w14:textId="3215CAE8" w:rsidR="00AD2837" w:rsidRDefault="008A76FD" w:rsidP="00F71338">
      <w:pPr>
        <w:pStyle w:val="1"/>
      </w:pPr>
      <w:r>
        <w:t>4</w:t>
      </w:r>
      <w:r>
        <w:tab/>
        <w:t>Objective</w:t>
      </w:r>
    </w:p>
    <w:p w14:paraId="4242B3DC" w14:textId="4B016C7B"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1EB9609" w:rsidR="00285AF3" w:rsidRDefault="00285AF3" w:rsidP="00285AF3">
      <w:pPr>
        <w:pStyle w:val="Guidance"/>
        <w:rPr>
          <w:i w:val="0"/>
          <w:lang w:eastAsia="zh-CN"/>
        </w:rPr>
      </w:pPr>
      <w:r w:rsidRPr="00E72EAD">
        <w:rPr>
          <w:b/>
          <w:i w:val="0"/>
          <w:lang w:eastAsia="zh-CN"/>
        </w:rPr>
        <w:lastRenderedPageBreak/>
        <w:t>Objective 3:</w:t>
      </w:r>
      <w:r w:rsidRPr="00E72EAD">
        <w:rPr>
          <w:i w:val="0"/>
          <w:lang w:eastAsia="zh-CN"/>
        </w:rPr>
        <w:t xml:space="preserve"> Study the mechanism to allow AM-PCF to make AM policy decision based on UE’s </w:t>
      </w:r>
      <w:r w:rsidR="00F71338">
        <w:rPr>
          <w:i w:val="0"/>
          <w:lang w:eastAsia="zh-CN"/>
        </w:rPr>
        <w:t xml:space="preserve">accumulated </w:t>
      </w:r>
      <w:r w:rsidRPr="00E72EAD">
        <w:rPr>
          <w:i w:val="0"/>
          <w:lang w:eastAsia="zh-CN"/>
        </w:rPr>
        <w:t>usage.</w:t>
      </w:r>
    </w:p>
    <w:p w14:paraId="55E7C770" w14:textId="1E41CD0D" w:rsidR="00F71338" w:rsidRPr="00E72EAD" w:rsidRDefault="00F71338" w:rsidP="00F71338">
      <w:pPr>
        <w:pStyle w:val="Guidance"/>
        <w:ind w:firstLine="720"/>
        <w:rPr>
          <w:i w:val="0"/>
          <w:lang w:eastAsia="zh-CN"/>
        </w:rPr>
      </w:pPr>
      <w:r w:rsidRPr="003A11D8">
        <w:t xml:space="preserve">NOTE: This </w:t>
      </w:r>
      <w:r>
        <w:t>objective might need</w:t>
      </w:r>
      <w:r w:rsidRPr="003A11D8">
        <w:t xml:space="preserve"> to coordinate with WID 18_SLAMUP if there are overlapping aspects.</w:t>
      </w: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20F6BFFC" w:rsidR="00C54E31" w:rsidRPr="00FF2903" w:rsidRDefault="00285AF3" w:rsidP="00285AF3">
            <w:pPr>
              <w:rPr>
                <w:lang w:eastAsia="zh-CN"/>
              </w:rPr>
            </w:pPr>
            <w:r>
              <w:rPr>
                <w:rFonts w:hint="eastAsia"/>
                <w:lang w:eastAsia="zh-CN"/>
              </w:rPr>
              <w:t>M</w:t>
            </w:r>
            <w:r>
              <w:rPr>
                <w:lang w:eastAsia="zh-CN"/>
              </w:rPr>
              <w:t>aybe</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hint="eastAsi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rFonts w:hint="eastAsia"/>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547E491E" w14:textId="13840566" w:rsidR="00174617" w:rsidRPr="00F71338" w:rsidRDefault="00F71338" w:rsidP="00285AF3">
      <w:pPr>
        <w:pStyle w:val="Guidance"/>
        <w:rPr>
          <w:i w:val="0"/>
        </w:rPr>
      </w:pPr>
      <w:r>
        <w:rPr>
          <w:i w:val="0"/>
        </w:rPr>
        <w:t>Potential RAN impact to be covered by RAN WGs</w:t>
      </w:r>
    </w:p>
    <w:p w14:paraId="4CDD53C1" w14:textId="77777777" w:rsidR="006C2E80" w:rsidRPr="00557B2E" w:rsidRDefault="006C2E80" w:rsidP="00285AF3"/>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77777777" w:rsidR="00101DBB" w:rsidRPr="003A11D8" w:rsidRDefault="00101DBB" w:rsidP="00B954AB">
            <w:pPr>
              <w:pStyle w:val="TAL"/>
              <w:rPr>
                <w:rFonts w:eastAsia="等线"/>
                <w:lang w:val="en-US" w:eastAsia="zh-CN"/>
              </w:rPr>
            </w:pPr>
          </w:p>
        </w:tc>
      </w:tr>
      <w:tr w:rsidR="00101DBB" w14:paraId="234E02CC" w14:textId="77777777" w:rsidTr="006C2E80">
        <w:trPr>
          <w:cantSplit/>
          <w:jc w:val="center"/>
        </w:trPr>
        <w:tc>
          <w:tcPr>
            <w:tcW w:w="5029" w:type="dxa"/>
            <w:shd w:val="clear" w:color="auto" w:fill="auto"/>
          </w:tcPr>
          <w:p w14:paraId="44DE6824" w14:textId="77777777" w:rsidR="00101DBB" w:rsidRPr="003A11D8" w:rsidRDefault="00101DBB" w:rsidP="00B954AB">
            <w:pPr>
              <w:pStyle w:val="TAL"/>
              <w:rPr>
                <w:rFonts w:eastAsia="等线"/>
                <w:lang w:val="en-US" w:eastAsia="zh-CN"/>
              </w:rPr>
            </w:pPr>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0DFD8" w14:textId="77777777" w:rsidR="00400DBB" w:rsidRDefault="00400DBB" w:rsidP="00285AF3">
      <w:r>
        <w:separator/>
      </w:r>
    </w:p>
  </w:endnote>
  <w:endnote w:type="continuationSeparator" w:id="0">
    <w:p w14:paraId="316B334F" w14:textId="77777777" w:rsidR="00400DBB" w:rsidRDefault="00400DBB"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8C221" w14:textId="77777777" w:rsidR="00400DBB" w:rsidRDefault="00400DBB" w:rsidP="00285AF3">
      <w:r>
        <w:separator/>
      </w:r>
    </w:p>
  </w:footnote>
  <w:footnote w:type="continuationSeparator" w:id="0">
    <w:p w14:paraId="3E97220B" w14:textId="77777777" w:rsidR="00400DBB" w:rsidRDefault="00400DBB"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54AB"/>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83D11"/>
    <w:rsid w:val="00F921F1"/>
    <w:rsid w:val="00FA646D"/>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976FF-D724-48CB-A10B-160EEA98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4</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cp:lastModifiedBy>
  <cp:revision>8</cp:revision>
  <cp:lastPrinted>2000-02-29T11:31:00Z</cp:lastPrinted>
  <dcterms:created xsi:type="dcterms:W3CDTF">2021-09-22T03:13:00Z</dcterms:created>
  <dcterms:modified xsi:type="dcterms:W3CDTF">2021-10-09T01:38:00Z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